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61232" w14:textId="77777777" w:rsidR="008D44F7" w:rsidRDefault="008D44F7" w:rsidP="008D44F7">
      <w:r>
        <w:rPr>
          <w:color w:val="333333"/>
          <w:u w:val="single"/>
          <w:shd w:val="clear" w:color="auto" w:fill="FFFFFF"/>
        </w:rPr>
        <w:t>Roger OKY</w:t>
      </w:r>
      <w:r>
        <w:rPr>
          <w:color w:val="333333"/>
          <w:shd w:val="clear" w:color="auto" w:fill="FFFFFF"/>
        </w:rPr>
        <w:t xml:space="preserve">        </w:t>
      </w:r>
      <w:r>
        <w:t>(fl.1451-60)</w:t>
      </w:r>
    </w:p>
    <w:p w14:paraId="0CB4C3CF" w14:textId="77777777" w:rsidR="008D44F7" w:rsidRDefault="008D44F7" w:rsidP="008D44F7">
      <w:r>
        <w:t xml:space="preserve">Vicar of </w:t>
      </w:r>
      <w:proofErr w:type="spellStart"/>
      <w:r>
        <w:t>St.Mary</w:t>
      </w:r>
      <w:proofErr w:type="spellEnd"/>
      <w:r>
        <w:t xml:space="preserve"> Magdalen, </w:t>
      </w:r>
      <w:proofErr w:type="spellStart"/>
      <w:r>
        <w:t>Wiggenhall</w:t>
      </w:r>
      <w:proofErr w:type="spellEnd"/>
      <w:r>
        <w:t>, Norfolk.</w:t>
      </w:r>
    </w:p>
    <w:p w14:paraId="0DC8A628" w14:textId="77777777" w:rsidR="008D44F7" w:rsidRDefault="008D44F7" w:rsidP="008D44F7"/>
    <w:p w14:paraId="659B0AB8" w14:textId="77777777" w:rsidR="008D44F7" w:rsidRDefault="008D44F7" w:rsidP="008D44F7"/>
    <w:p w14:paraId="07F72BE9" w14:textId="77777777" w:rsidR="008D44F7" w:rsidRDefault="008D44F7" w:rsidP="008D44F7">
      <w:r>
        <w:tab/>
        <w:t>1451</w:t>
      </w:r>
      <w:r>
        <w:tab/>
        <w:t>He became Vicar.</w:t>
      </w:r>
    </w:p>
    <w:p w14:paraId="305C2ECF" w14:textId="77777777" w:rsidR="008D44F7" w:rsidRDefault="008D44F7" w:rsidP="008D44F7">
      <w:pPr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Mary Magdalen',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168-176.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http://www.british-history.ac.uk/topographical-hist-norfolk/vol9/pp168-176 [accessed 31 July 2019].</w:t>
      </w:r>
      <w:r>
        <w:rPr>
          <w:color w:val="333333"/>
          <w:shd w:val="clear" w:color="auto" w:fill="FFFFFF"/>
        </w:rPr>
        <w:t>)</w:t>
      </w:r>
    </w:p>
    <w:p w14:paraId="5B7C98A2" w14:textId="77777777" w:rsidR="008D44F7" w:rsidRDefault="008D44F7" w:rsidP="008D44F7">
      <w:pPr>
        <w:rPr>
          <w:color w:val="333333"/>
          <w:shd w:val="clear" w:color="auto" w:fill="FFFFFF"/>
        </w:rPr>
      </w:pPr>
    </w:p>
    <w:p w14:paraId="55F86C19" w14:textId="77777777" w:rsidR="008D44F7" w:rsidRDefault="008D44F7" w:rsidP="008D44F7">
      <w:pPr>
        <w:rPr>
          <w:color w:val="333333"/>
          <w:shd w:val="clear" w:color="auto" w:fill="FFFFFF"/>
        </w:rPr>
      </w:pPr>
    </w:p>
    <w:p w14:paraId="3657CE7A" w14:textId="77777777" w:rsidR="008D44F7" w:rsidRDefault="008D44F7" w:rsidP="008D44F7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31 July 2019</w:t>
      </w:r>
    </w:p>
    <w:p w14:paraId="7DDC53D9" w14:textId="77777777" w:rsidR="006B2F86" w:rsidRPr="00E71FC3" w:rsidRDefault="008D44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3A8C8" w14:textId="77777777" w:rsidR="008D44F7" w:rsidRDefault="008D44F7" w:rsidP="00E71FC3">
      <w:r>
        <w:separator/>
      </w:r>
    </w:p>
  </w:endnote>
  <w:endnote w:type="continuationSeparator" w:id="0">
    <w:p w14:paraId="62FD5A70" w14:textId="77777777" w:rsidR="008D44F7" w:rsidRDefault="008D44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93C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9A572" w14:textId="77777777" w:rsidR="008D44F7" w:rsidRDefault="008D44F7" w:rsidP="00E71FC3">
      <w:r>
        <w:separator/>
      </w:r>
    </w:p>
  </w:footnote>
  <w:footnote w:type="continuationSeparator" w:id="0">
    <w:p w14:paraId="4D74BE6F" w14:textId="77777777" w:rsidR="008D44F7" w:rsidRDefault="008D44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4F7"/>
    <w:rsid w:val="001A7C09"/>
    <w:rsid w:val="00577BD5"/>
    <w:rsid w:val="00656CBA"/>
    <w:rsid w:val="006A1F77"/>
    <w:rsid w:val="00733BE7"/>
    <w:rsid w:val="008D44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A9994"/>
  <w15:chartTrackingRefBased/>
  <w15:docId w15:val="{CB1019CC-279F-4A9B-91AA-06B17D00C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44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8D44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2019-10-26T19:19:00Z</dcterms:created>
  <dcterms:modified xsi:type="dcterms:W3CDTF">2019-10-26T19:21:00Z</dcterms:modified>
</cp:coreProperties>
</file>